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1A599" w14:textId="07FE9F4F" w:rsidR="0083094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872C24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872C24" w:rsidRPr="00872C24">
        <w:rPr>
          <w:rFonts w:eastAsia="SimSun"/>
          <w:b/>
          <w:i/>
          <w:sz w:val="28"/>
          <w:lang w:val="en-US" w:eastAsia="zh-CN"/>
        </w:rPr>
        <w:t>2794</w:t>
      </w:r>
      <w:r w:rsidR="00B8562C" w:rsidRPr="00B8562C">
        <w:rPr>
          <w:rFonts w:eastAsia="SimSun"/>
          <w:b/>
          <w:i/>
          <w:sz w:val="28"/>
          <w:highlight w:val="yellow"/>
          <w:lang w:val="en-US" w:eastAsia="zh-CN"/>
        </w:rPr>
        <w:t>r1</w:t>
      </w:r>
    </w:p>
    <w:p w14:paraId="6A4AB80B" w14:textId="10305CAC" w:rsidR="0083094E" w:rsidRDefault="00872C2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83094E" w14:paraId="01DB043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3798D" w14:textId="77777777" w:rsidR="0083094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83094E" w14:paraId="39E41E07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A4B2" w14:textId="77777777" w:rsidR="0083094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83094E" w14:paraId="6A1D3E28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F60C975" w14:textId="77777777" w:rsidR="0083094E" w:rsidRDefault="008309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1D8251" w14:textId="77777777" w:rsidR="0083094E" w:rsidRDefault="008309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94E" w14:paraId="286542A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E67179" w14:textId="77777777" w:rsidR="0083094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C3334" w14:textId="3D4AC551" w:rsidR="0083094E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CE1B9A" w:rsidRPr="00CE1B9A">
              <w:t>PC2 ENDC 3 bands combos with n78A-n79A</w:t>
            </w:r>
          </w:p>
        </w:tc>
      </w:tr>
      <w:tr w:rsidR="0083094E" w14:paraId="6AAA0C4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BB0F08" w14:textId="77777777" w:rsidR="0083094E" w:rsidRDefault="008309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63C843D" w14:textId="77777777" w:rsidR="0083094E" w:rsidRDefault="008309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3094E" w14:paraId="267F208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A6AE48" w14:textId="77777777" w:rsidR="0083094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78BE7F" w14:textId="7299C2C2" w:rsidR="0083094E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72C24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C30ECC6" w14:textId="77777777" w:rsidR="0083094E" w:rsidRDefault="008309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BF82B37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EBB2B" w14:textId="14BF97E4" w:rsidR="0083094E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72C24">
                <w:rPr>
                  <w:noProof/>
                </w:rPr>
                <w:t>2024-05-23</w:t>
              </w:r>
            </w:fldSimple>
          </w:p>
        </w:tc>
      </w:tr>
    </w:tbl>
    <w:p w14:paraId="760FFF48" w14:textId="77777777" w:rsidR="0083094E" w:rsidRDefault="0083094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83094E" w14:paraId="753FC57D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C1735A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7329D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84D3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657B88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4E3887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DB830F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577465EE" w14:textId="77777777">
        <w:tc>
          <w:tcPr>
            <w:tcW w:w="2226" w:type="dxa"/>
            <w:tcBorders>
              <w:left w:val="single" w:sz="4" w:space="0" w:color="auto"/>
            </w:tcBorders>
          </w:tcPr>
          <w:p w14:paraId="2A88541B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B0F67D9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0FDA15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02E20D5" w14:textId="77777777" w:rsidR="0083094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E76F9" w14:textId="07E470A8" w:rsidR="0083094E" w:rsidRDefault="00D654D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7285E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51434DB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7735C0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355DBDF" w14:textId="77777777" w:rsidR="0083094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E0BAAD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64F52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FDD9C6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986ABA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F4F056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085D57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1F18482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5480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358A4A8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1ADC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638E1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1CFDA3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58F6D0E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A5778BF" w14:textId="77777777" w:rsidR="0083094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FF5E0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87EF2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3AEB53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287B9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1DCCDE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9711AD9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1FDE89" w14:textId="77777777" w:rsidR="0083094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A8F03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4E5B2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BCA47A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FE826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ED57D8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ED51115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EFD2280" w14:textId="77777777" w:rsidR="0083094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17A78" w14:textId="332E97E8" w:rsidR="0083094E" w:rsidRDefault="00CE1B9A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40BA3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1F2EF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5A009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3844AE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F3E0B6B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A49047A" w14:textId="77777777" w:rsidR="0083094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D98D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1DEFE9" w14:textId="77777777" w:rsidR="0083094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99C2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3779B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64CE88B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DE57D98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81007D0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8770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1CA1CEF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4BFCF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3FF50E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086BD82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25F275F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7765A60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76002D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17605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9761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3DC6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24968A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501D7F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8885600" w14:textId="77777777" w:rsidR="0083094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57EEB4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D4BC6" w14:textId="77777777" w:rsidR="0083094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00E9B6" w14:textId="6CF0F4D7" w:rsidR="0083094E" w:rsidRDefault="00CE1B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12AB7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4691FA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5406F6A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3FEF771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767A44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E155BA1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08DB2263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FF046BA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0FD6071E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0DBD08F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2862E62" w14:textId="1DC01D1C" w:rsidR="00872C24" w:rsidRDefault="00872C24">
            <w:pPr>
              <w:pStyle w:val="CRCoverPage"/>
              <w:spacing w:after="0"/>
            </w:pPr>
            <w:r>
              <w:t>DC_1A-42A_n78A, DC_3A-42A_n78A, DC_3A-42A_n79A, DC_19A-42A_n78A, DC_19A-42A_n79A, DC_21A-42A_n78A, DC_21A-42A_n79A,</w:t>
            </w:r>
          </w:p>
          <w:p w14:paraId="2BDCBC71" w14:textId="0A98C9E6" w:rsidR="0083094E" w:rsidRDefault="00CE1B9A">
            <w:pPr>
              <w:pStyle w:val="CRCoverPage"/>
              <w:spacing w:after="0"/>
              <w:rPr>
                <w:b/>
                <w:caps/>
              </w:rPr>
            </w:pPr>
            <w:r>
              <w:t>DC_1A_n78A-n79A, DC_3A_n78A-n79A, DC_19A_n78A-n79A, DC_42A_n78A-n79A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360142" w14:textId="77777777" w:rsidR="0083094E" w:rsidRDefault="0083094E">
            <w:pPr>
              <w:pStyle w:val="CRCoverPage"/>
              <w:spacing w:after="0"/>
            </w:pPr>
          </w:p>
        </w:tc>
      </w:tr>
      <w:tr w:rsidR="0083094E" w14:paraId="18C74655" w14:textId="77777777">
        <w:tc>
          <w:tcPr>
            <w:tcW w:w="2226" w:type="dxa"/>
            <w:tcBorders>
              <w:left w:val="single" w:sz="4" w:space="0" w:color="auto"/>
            </w:tcBorders>
          </w:tcPr>
          <w:p w14:paraId="59C2E889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55FAEEE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2C6AE29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B144298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BAA0B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11D15F6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FE1F8A8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0B0D0D57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0EC580F3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0A28C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2F98BE82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83094E" w14:paraId="41CB45D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8462559" w14:textId="77777777" w:rsidR="0083094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261397E2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58B676B1" w14:textId="77777777" w:rsidR="0083094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3A7D6A" w14:textId="11530904" w:rsidR="00B8562C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</w:t>
            </w:r>
            <w:r w:rsidR="00B8562C">
              <w:rPr>
                <w:lang w:val="en-US"/>
              </w:rPr>
              <w:t>.</w:t>
            </w:r>
          </w:p>
          <w:p w14:paraId="6AF449FA" w14:textId="06B175FE" w:rsidR="00B8562C" w:rsidRPr="00B8562C" w:rsidRDefault="006E7A60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游明朝"/>
                <w:highlight w:val="yellow"/>
                <w:lang w:val="en-US" w:eastAsia="ja-JP"/>
              </w:rPr>
              <w:t>r</w:t>
            </w:r>
            <w:r>
              <w:rPr>
                <w:rFonts w:eastAsia="游明朝"/>
                <w:bCs/>
                <w:caps/>
                <w:highlight w:val="yellow"/>
                <w:lang w:eastAsia="ja-JP"/>
              </w:rPr>
              <w:t xml:space="preserve">1 : </w:t>
            </w:r>
            <w:r>
              <w:rPr>
                <w:highlight w:val="yellow"/>
                <w:lang w:val="en-US"/>
              </w:rPr>
              <w:t>Add comments in the “Comments” and “TDOC(s)” fields.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C6E851" w14:textId="77777777" w:rsidR="0083094E" w:rsidRDefault="0083094E">
            <w:pPr>
              <w:pStyle w:val="CRCoverPage"/>
              <w:spacing w:after="0"/>
            </w:pPr>
          </w:p>
        </w:tc>
      </w:tr>
      <w:tr w:rsidR="0083094E" w14:paraId="45EE0D46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441257" w14:textId="77777777" w:rsidR="0083094E" w:rsidRDefault="0083094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04807265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EB1378D" w14:textId="77777777" w:rsidR="0083094E" w:rsidRDefault="0083094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CF229" w14:textId="401F2B02" w:rsidR="0083094E" w:rsidRPr="00B8562C" w:rsidRDefault="0083094E">
            <w:pPr>
              <w:pStyle w:val="CRCoverPage"/>
              <w:spacing w:after="0"/>
              <w:rPr>
                <w:rFonts w:eastAsia="游明朝"/>
                <w:lang w:val="en-US" w:eastAsia="ja-JP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31C36" w14:textId="77777777" w:rsidR="0083094E" w:rsidRDefault="008309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22DAC8E1" w14:textId="4C03E5DD" w:rsidR="0083094E" w:rsidRDefault="0083094E" w:rsidP="00872C24">
      <w:pPr>
        <w:pStyle w:val="CRCoverPage"/>
        <w:rPr>
          <w:i/>
          <w:iCs/>
          <w:color w:val="FF0000"/>
          <w:lang w:val="en-US"/>
        </w:rPr>
      </w:pPr>
    </w:p>
    <w:sectPr w:rsidR="0083094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B8404" w14:textId="77777777" w:rsidR="00DA5C88" w:rsidRDefault="00DA5C88">
      <w:pPr>
        <w:spacing w:after="0"/>
      </w:pPr>
      <w:r>
        <w:separator/>
      </w:r>
    </w:p>
  </w:endnote>
  <w:endnote w:type="continuationSeparator" w:id="0">
    <w:p w14:paraId="2E5E6885" w14:textId="77777777" w:rsidR="00DA5C88" w:rsidRDefault="00DA5C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069DB" w14:textId="77777777" w:rsidR="0083094E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F1B97" w14:textId="77777777" w:rsidR="00DA5C88" w:rsidRDefault="00DA5C88">
      <w:pPr>
        <w:spacing w:after="0"/>
      </w:pPr>
      <w:r>
        <w:separator/>
      </w:r>
    </w:p>
  </w:footnote>
  <w:footnote w:type="continuationSeparator" w:id="0">
    <w:p w14:paraId="0E193A1E" w14:textId="77777777" w:rsidR="00DA5C88" w:rsidRDefault="00DA5C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887D" w14:textId="77777777" w:rsidR="0083094E" w:rsidRDefault="0083094E">
    <w:pPr>
      <w:pStyle w:val="afe"/>
    </w:pPr>
  </w:p>
  <w:p w14:paraId="7AB91779" w14:textId="77777777" w:rsidR="0083094E" w:rsidRDefault="0083094E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22545614">
    <w:abstractNumId w:val="3"/>
  </w:num>
  <w:num w:numId="2" w16cid:durableId="1802915133">
    <w:abstractNumId w:val="5"/>
  </w:num>
  <w:num w:numId="3" w16cid:durableId="2085909811">
    <w:abstractNumId w:val="1"/>
  </w:num>
  <w:num w:numId="4" w16cid:durableId="1675448233">
    <w:abstractNumId w:val="4"/>
  </w:num>
  <w:num w:numId="5" w16cid:durableId="1202479958">
    <w:abstractNumId w:val="14"/>
  </w:num>
  <w:num w:numId="6" w16cid:durableId="675809460">
    <w:abstractNumId w:val="2"/>
  </w:num>
  <w:num w:numId="7" w16cid:durableId="1815367963">
    <w:abstractNumId w:val="10"/>
  </w:num>
  <w:num w:numId="8" w16cid:durableId="1568344368">
    <w:abstractNumId w:val="7"/>
  </w:num>
  <w:num w:numId="9" w16cid:durableId="70153986">
    <w:abstractNumId w:val="13"/>
  </w:num>
  <w:num w:numId="10" w16cid:durableId="554663665">
    <w:abstractNumId w:val="15"/>
  </w:num>
  <w:num w:numId="11" w16cid:durableId="942767733">
    <w:abstractNumId w:val="16"/>
  </w:num>
  <w:num w:numId="12" w16cid:durableId="2061661560">
    <w:abstractNumId w:val="8"/>
  </w:num>
  <w:num w:numId="13" w16cid:durableId="737022514">
    <w:abstractNumId w:val="9"/>
  </w:num>
  <w:num w:numId="14" w16cid:durableId="328213122">
    <w:abstractNumId w:val="6"/>
  </w:num>
  <w:num w:numId="15" w16cid:durableId="191655069">
    <w:abstractNumId w:val="12"/>
  </w:num>
  <w:num w:numId="16" w16cid:durableId="1497652209">
    <w:abstractNumId w:val="0"/>
  </w:num>
  <w:num w:numId="17" w16cid:durableId="18890318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4507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4604A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287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1ABB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E7A60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094E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2C2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562C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B9A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4D9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5C88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435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596D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CE1B9A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7</Lines>
  <LinksUpToDate>false</LinksUpToDate>
  <Paragraphs>1</Paragraphs>
  <ScaleCrop>false</ScaleCrop>
  <CharactersWithSpaces>995</CharactersWithSpaces>
  <SharedDoc>false</SharedDoc>
  <HyperlinksChanged>false</HyperlinksChanged>
  <AppVersion>16.0000</AppVersion>
  <Characters>848</Characters>
  <Pages>1</Pages>
  <DocSecurity>0</DocSecurity>
  <Words>148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2024-05-29T00:29:00Z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  <property fmtid="{D5CDD505-2E9C-101B-9397-08002B2CF9AE}" pid="5" name="gsf:byte-count">
    <vt:i4>104960</vt:i4>
  </property>
</Properties>
</file>